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64BE2A7D" w14:textId="77777777" w:rsidR="00F6512D" w:rsidRPr="00F6512D" w:rsidRDefault="00F6512D" w:rsidP="00F6512D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F6512D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SUPBANCO-DAF-CM-2025-0019</w:t>
                                    </w:r>
                                  </w:p>
                                  <w:p w14:paraId="22B15DA2" w14:textId="6E70EA81" w:rsidR="00840E00" w:rsidRPr="00535962" w:rsidRDefault="00F6512D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64BE2A7D" w14:textId="77777777" w:rsidR="00F6512D" w:rsidRPr="00F6512D" w:rsidRDefault="00F6512D" w:rsidP="00F6512D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F6512D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SUPBANCO-DAF-CM-2025-0019</w:t>
                              </w:r>
                            </w:p>
                            <w:p w14:paraId="22B15DA2" w14:textId="6E70EA81" w:rsidR="00840E00" w:rsidRPr="00535962" w:rsidRDefault="00F6512D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F6512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F6512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F6512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F6512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F6512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F6512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512D">
                              <w:fldChar w:fldCharType="begin"/>
                            </w:r>
                            <w:r w:rsidR="00F6512D">
                              <w:instrText xml:space="preserve"> NUMPAGES   \* MERGEFORMAT </w:instrText>
                            </w:r>
                            <w:r w:rsidR="00F6512D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6512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512D">
                        <w:fldChar w:fldCharType="begin"/>
                      </w:r>
                      <w:r w:rsidR="00F6512D">
                        <w:instrText xml:space="preserve"> NUMPAGES   \* MERGEFORMAT </w:instrText>
                      </w:r>
                      <w:r w:rsidR="00F6512D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6512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50787" w14:textId="77777777" w:rsidR="00A10749" w:rsidRDefault="00A10749" w:rsidP="001007E7">
      <w:pPr>
        <w:spacing w:after="0" w:line="240" w:lineRule="auto"/>
      </w:pPr>
      <w:r>
        <w:separator/>
      </w:r>
    </w:p>
  </w:endnote>
  <w:endnote w:type="continuationSeparator" w:id="0">
    <w:p w14:paraId="25943479" w14:textId="77777777" w:rsidR="00A10749" w:rsidRDefault="00A1074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65B33" w14:textId="77777777" w:rsidR="00A10749" w:rsidRDefault="00A10749" w:rsidP="001007E7">
      <w:pPr>
        <w:spacing w:after="0" w:line="240" w:lineRule="auto"/>
      </w:pPr>
      <w:r>
        <w:separator/>
      </w:r>
    </w:p>
  </w:footnote>
  <w:footnote w:type="continuationSeparator" w:id="0">
    <w:p w14:paraId="37484F6F" w14:textId="77777777" w:rsidR="00A10749" w:rsidRDefault="00A10749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45694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547A6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7E5A"/>
    <w:rsid w:val="007064C5"/>
    <w:rsid w:val="00736EDB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54B97"/>
    <w:rsid w:val="008610EA"/>
    <w:rsid w:val="00896739"/>
    <w:rsid w:val="008A68D0"/>
    <w:rsid w:val="008B3AE5"/>
    <w:rsid w:val="009A2AEC"/>
    <w:rsid w:val="009A41E5"/>
    <w:rsid w:val="009E616C"/>
    <w:rsid w:val="00A10749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17192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37577"/>
    <w:rsid w:val="00F4086F"/>
    <w:rsid w:val="00F50CCE"/>
    <w:rsid w:val="00F53753"/>
    <w:rsid w:val="00F6512D"/>
    <w:rsid w:val="00F7167E"/>
    <w:rsid w:val="00F71DF1"/>
    <w:rsid w:val="00F7443C"/>
    <w:rsid w:val="00FA7952"/>
    <w:rsid w:val="00FC280C"/>
    <w:rsid w:val="00FC2870"/>
    <w:rsid w:val="00FD10CB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F6512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14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21</cp:revision>
  <cp:lastPrinted>2011-03-04T19:05:00Z</cp:lastPrinted>
  <dcterms:created xsi:type="dcterms:W3CDTF">2014-01-02T13:42:00Z</dcterms:created>
  <dcterms:modified xsi:type="dcterms:W3CDTF">2025-03-11T18:08:00Z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2023-11-29T23:09:15Z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5d4a25c5-b3da-4a2d-80cb-dd27da17e5ef</vt:lpwstr>
  </property>
  <property fmtid="{D5CDD505-2E9C-101B-9397-08002B2CF9AE}" pid="8" name="MSIP_Label_81f5a2da-7ac4-4e60-a27b-a125ee74514f_ContentBits">
    <vt:lpwstr>0</vt:lpwstr>
  </property>
</Properties>
</file>